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C01ED2" w14:textId="2C5EFDEF" w:rsidR="00567612" w:rsidRPr="00321AE8" w:rsidRDefault="00567612" w:rsidP="00567612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A27406">
        <w:rPr>
          <w:rFonts w:ascii="Times New Roman" w:hAnsi="Times New Roman" w:hint="default"/>
          <w:sz w:val="28"/>
          <w:szCs w:val="28"/>
          <w:lang w:val="pt-PT"/>
        </w:rPr>
        <w:t>3/P/2020</w:t>
      </w:r>
    </w:p>
    <w:p w14:paraId="40F976D2" w14:textId="5242E3D0" w:rsidR="00567612" w:rsidRPr="005959A0" w:rsidRDefault="005959A0" w:rsidP="005959A0">
      <w:pPr>
        <w:pStyle w:val="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 w:rsidRPr="005959A0">
        <w:rPr>
          <w:rFonts w:ascii="Times New Roman" w:hAnsi="Times New Roman" w:hint="default"/>
          <w:sz w:val="28"/>
          <w:szCs w:val="28"/>
          <w:lang w:val="pt-PT"/>
        </w:rPr>
        <w:t>Prestação de serviços de promoção de saúde aos estudantes do ano lectivo 2021–2022 para o Instituto de Formação Turística de Macau</w:t>
      </w:r>
    </w:p>
    <w:p w14:paraId="647F3215" w14:textId="477FB9B5" w:rsidR="00FC31F6" w:rsidRPr="001109B3" w:rsidRDefault="00567612" w:rsidP="001109B3">
      <w:pPr>
        <w:pStyle w:val="3"/>
        <w:ind w:right="33"/>
        <w:rPr>
          <w:rFonts w:ascii="Times New Roman" w:eastAsiaTheme="minorEastAsia" w:hAnsi="Times New Roman" w:hint="default"/>
          <w:sz w:val="28"/>
          <w:szCs w:val="24"/>
          <w:lang w:val="pt-PT" w:eastAsia="zh-TW"/>
        </w:rPr>
      </w:pPr>
      <w:r w:rsidRPr="001109B3">
        <w:rPr>
          <w:rFonts w:ascii="Times New Roman" w:eastAsiaTheme="minorEastAsia" w:hAnsi="Times New Roman" w:hint="default"/>
          <w:sz w:val="28"/>
          <w:szCs w:val="24"/>
          <w:lang w:val="pt-PT" w:eastAsia="zh-TW"/>
        </w:rPr>
        <w:t>Programa do Concurso</w:t>
      </w:r>
    </w:p>
    <w:p w14:paraId="6EF8DF23" w14:textId="77777777" w:rsidR="00B97AC2" w:rsidRPr="00C124AB" w:rsidRDefault="00B97AC2" w:rsidP="00C124AB">
      <w:pPr>
        <w:pStyle w:val="Web"/>
        <w:ind w:right="33"/>
        <w:jc w:val="right"/>
        <w:rPr>
          <w:bCs/>
          <w:sz w:val="30"/>
          <w:szCs w:val="30"/>
          <w:u w:val="single"/>
          <w:lang w:val="pt-PT"/>
        </w:rPr>
      </w:pPr>
      <w:r w:rsidRPr="00C124AB">
        <w:rPr>
          <w:bCs/>
          <w:sz w:val="30"/>
          <w:szCs w:val="30"/>
          <w:u w:val="single"/>
          <w:lang w:val="pt-PT"/>
        </w:rPr>
        <w:t>Anexo III</w:t>
      </w:r>
    </w:p>
    <w:p w14:paraId="5C9532EE" w14:textId="77777777" w:rsidR="00B97AC2" w:rsidRPr="00C775B4" w:rsidRDefault="00B97AC2" w:rsidP="00B97AC2">
      <w:pPr>
        <w:pStyle w:val="Web"/>
        <w:spacing w:before="100" w:after="100"/>
        <w:ind w:left="450" w:right="33"/>
        <w:rPr>
          <w:b/>
          <w:bCs/>
          <w:sz w:val="30"/>
          <w:szCs w:val="30"/>
          <w:lang w:val="pt-PT"/>
        </w:rPr>
      </w:pPr>
    </w:p>
    <w:p w14:paraId="62CFBFFB" w14:textId="77777777" w:rsidR="00B97AC2" w:rsidRPr="00C775B4" w:rsidRDefault="00B97AC2" w:rsidP="00097E59">
      <w:pPr>
        <w:pStyle w:val="Web"/>
        <w:spacing w:before="100" w:after="100"/>
        <w:ind w:right="33"/>
        <w:jc w:val="center"/>
        <w:rPr>
          <w:b/>
          <w:bCs/>
          <w:sz w:val="30"/>
          <w:szCs w:val="30"/>
          <w:lang w:val="pt-PT"/>
        </w:rPr>
      </w:pPr>
      <w:r w:rsidRPr="00C775B4">
        <w:rPr>
          <w:b/>
          <w:bCs/>
          <w:sz w:val="30"/>
          <w:szCs w:val="30"/>
          <w:lang w:val="pt-PT"/>
        </w:rPr>
        <w:t>Declaração</w:t>
      </w:r>
    </w:p>
    <w:p w14:paraId="5704F31F" w14:textId="77777777" w:rsidR="00B97AC2" w:rsidRPr="00C775B4" w:rsidRDefault="00B97AC2" w:rsidP="00B97AC2">
      <w:pPr>
        <w:pStyle w:val="Web"/>
        <w:spacing w:before="100" w:after="100"/>
        <w:ind w:left="450" w:right="33"/>
        <w:rPr>
          <w:b/>
          <w:bCs/>
          <w:sz w:val="30"/>
          <w:szCs w:val="30"/>
          <w:lang w:val="pt-PT"/>
        </w:rPr>
      </w:pPr>
    </w:p>
    <w:p w14:paraId="73EFDE86" w14:textId="6E459FBF" w:rsidR="00B97AC2" w:rsidRPr="00C775B4" w:rsidRDefault="00B97AC2" w:rsidP="00B97AC2">
      <w:pPr>
        <w:pStyle w:val="Web"/>
        <w:tabs>
          <w:tab w:val="left" w:pos="6750"/>
          <w:tab w:val="left" w:pos="6840"/>
        </w:tabs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 xml:space="preserve">(1)_____________________, estado civil (2) _____________, residente em (3)_______________, portador de documento de Identificação, emitido em _____ de ______ de _____, com o número (4)__________, </w:t>
      </w:r>
      <w:r w:rsidRPr="00C775B4">
        <w:rPr>
          <w:sz w:val="24"/>
          <w:szCs w:val="24"/>
          <w:lang w:val="pt-PT"/>
        </w:rPr>
        <w:t>【</w:t>
      </w:r>
      <w:r w:rsidRPr="00C775B4">
        <w:rPr>
          <w:sz w:val="24"/>
          <w:szCs w:val="24"/>
          <w:lang w:val="pt-PT"/>
        </w:rPr>
        <w:t>(5) na qualidade de procurador, com poderes para o acto, conforme procuração anexa outorgada em ____ de _______ de ________, a seu favor por ______________, de nacionalidade _________ , natural de _____________ , residente em_____________</w:t>
      </w:r>
      <w:r w:rsidRPr="00C775B4">
        <w:rPr>
          <w:sz w:val="24"/>
          <w:szCs w:val="24"/>
          <w:lang w:val="pt-PT"/>
        </w:rPr>
        <w:t>】</w:t>
      </w:r>
      <w:r w:rsidRPr="00C775B4">
        <w:rPr>
          <w:sz w:val="24"/>
          <w:szCs w:val="24"/>
          <w:lang w:val="pt-PT"/>
        </w:rPr>
        <w:t xml:space="preserve">, proprietário / representante (6) da firma ________ , estabelecida na </w:t>
      </w:r>
      <w:r w:rsidRPr="00C775B4">
        <w:rPr>
          <w:sz w:val="24"/>
          <w:szCs w:val="24"/>
          <w:u w:val="single"/>
          <w:lang w:val="pt-PT"/>
        </w:rPr>
        <w:tab/>
      </w:r>
      <w:r w:rsidRPr="00C775B4">
        <w:rPr>
          <w:sz w:val="24"/>
          <w:szCs w:val="24"/>
          <w:u w:val="single"/>
          <w:lang w:val="pt-PT"/>
        </w:rPr>
        <w:tab/>
      </w:r>
      <w:r w:rsidRPr="00C775B4">
        <w:rPr>
          <w:sz w:val="24"/>
          <w:szCs w:val="24"/>
          <w:lang w:val="pt-PT"/>
        </w:rPr>
        <w:t xml:space="preserve">em Macau, concorrente ao Concurso Público Nº </w:t>
      </w:r>
      <w:r w:rsidR="00A27406">
        <w:rPr>
          <w:sz w:val="24"/>
          <w:szCs w:val="24"/>
          <w:lang w:val="pt-PT"/>
        </w:rPr>
        <w:t>3/P/2020</w:t>
      </w:r>
      <w:r w:rsidRPr="00C775B4">
        <w:rPr>
          <w:sz w:val="24"/>
          <w:szCs w:val="24"/>
          <w:lang w:val="pt-PT"/>
        </w:rPr>
        <w:t xml:space="preserve">- </w:t>
      </w:r>
      <w:r w:rsidR="005959A0">
        <w:rPr>
          <w:b/>
          <w:sz w:val="24"/>
          <w:szCs w:val="24"/>
          <w:lang w:val="pt-PT"/>
        </w:rPr>
        <w:t>Prestação de serviços de promoção de saúde aos estudantes do ano lectivo 2021–2022 para o IFTM</w:t>
      </w:r>
      <w:r w:rsidRPr="00C775B4">
        <w:rPr>
          <w:sz w:val="24"/>
          <w:szCs w:val="24"/>
          <w:lang w:val="pt-PT"/>
        </w:rPr>
        <w:t>, declara, para o efeito, que a firma __________________ se obriga a prestar a caução definitiva, caso lhe venha a ser a adjudicada a prestação de serviços.</w:t>
      </w:r>
    </w:p>
    <w:p w14:paraId="5438BAF5" w14:textId="77777777" w:rsidR="00B97AC2" w:rsidRPr="001109B3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1F6921A5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Data</w:t>
      </w:r>
    </w:p>
    <w:p w14:paraId="1F3C8C36" w14:textId="77777777" w:rsidR="000F5C59" w:rsidRPr="00C775B4" w:rsidRDefault="000F5C59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70DBC237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Assinatura(Reconhecimento notarial)</w:t>
      </w:r>
    </w:p>
    <w:p w14:paraId="39B6A693" w14:textId="77777777" w:rsidR="000F5C59" w:rsidRPr="00C775B4" w:rsidRDefault="000F5C59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2F213324" w14:textId="77777777" w:rsidR="00B97AC2" w:rsidRPr="00C775B4" w:rsidRDefault="00B97AC2" w:rsidP="00B97AC2">
      <w:pPr>
        <w:pStyle w:val="Web"/>
        <w:numPr>
          <w:ilvl w:val="0"/>
          <w:numId w:val="37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Nome do concorrente ou procurador;</w:t>
      </w:r>
    </w:p>
    <w:p w14:paraId="27B3A879" w14:textId="77777777" w:rsidR="00B97AC2" w:rsidRPr="00C775B4" w:rsidRDefault="00B97AC2" w:rsidP="00B97AC2">
      <w:pPr>
        <w:pStyle w:val="Web"/>
        <w:numPr>
          <w:ilvl w:val="0"/>
          <w:numId w:val="37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Estado civil do concorrente ou procurador;</w:t>
      </w:r>
    </w:p>
    <w:p w14:paraId="3252ECDF" w14:textId="77777777" w:rsidR="00B97AC2" w:rsidRPr="00C775B4" w:rsidRDefault="00B97AC2" w:rsidP="00B97AC2">
      <w:pPr>
        <w:pStyle w:val="Web"/>
        <w:numPr>
          <w:ilvl w:val="0"/>
          <w:numId w:val="37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Residência do concorrente ou procurador;</w:t>
      </w:r>
    </w:p>
    <w:p w14:paraId="3255E25B" w14:textId="77777777" w:rsidR="00B97AC2" w:rsidRPr="00C775B4" w:rsidRDefault="00B97AC2" w:rsidP="00B97AC2">
      <w:pPr>
        <w:pStyle w:val="Web"/>
        <w:numPr>
          <w:ilvl w:val="0"/>
          <w:numId w:val="37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Identificação do concorrente ou procurador;</w:t>
      </w:r>
    </w:p>
    <w:p w14:paraId="23D99181" w14:textId="33157881" w:rsidR="00B97AC2" w:rsidRDefault="00B97AC2" w:rsidP="00B97AC2">
      <w:pPr>
        <w:pStyle w:val="Web"/>
        <w:numPr>
          <w:ilvl w:val="0"/>
          <w:numId w:val="37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Escrever quando a proposta for subscrita pelo procurador do concorrente;</w:t>
      </w:r>
    </w:p>
    <w:p w14:paraId="59BCB757" w14:textId="57CE3403" w:rsidR="00567612" w:rsidRPr="00C775B4" w:rsidRDefault="00C124AB" w:rsidP="00B97AC2">
      <w:pPr>
        <w:pStyle w:val="Web"/>
        <w:numPr>
          <w:ilvl w:val="0"/>
          <w:numId w:val="37"/>
        </w:numPr>
        <w:spacing w:before="100" w:after="100"/>
        <w:ind w:right="33"/>
        <w:rPr>
          <w:sz w:val="24"/>
          <w:szCs w:val="24"/>
          <w:lang w:val="pt-PT"/>
        </w:rPr>
      </w:pPr>
      <w:r w:rsidRPr="00567864">
        <w:rPr>
          <w:sz w:val="24"/>
          <w:szCs w:val="24"/>
          <w:lang w:val="pt-PT"/>
        </w:rPr>
        <w:t>Escolher um.</w:t>
      </w:r>
    </w:p>
    <w:p w14:paraId="2FE00D55" w14:textId="08C57537" w:rsidR="00B97AC2" w:rsidRPr="009E5441" w:rsidRDefault="00B97AC2" w:rsidP="0056761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55A3441B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131A1C70" w14:textId="77777777" w:rsidR="00261F37" w:rsidRPr="00F017E9" w:rsidRDefault="00261F37" w:rsidP="00C2482D">
      <w:pPr>
        <w:jc w:val="right"/>
        <w:rPr>
          <w:rFonts w:eastAsiaTheme="minorEastAsia"/>
          <w:sz w:val="24"/>
          <w:szCs w:val="24"/>
          <w:lang w:val="pt-PT"/>
        </w:rPr>
      </w:pPr>
    </w:p>
    <w:sectPr w:rsidR="00261F37" w:rsidRPr="00F017E9" w:rsidSect="00261F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A36EF" w:rsidRDefault="007A36EF" w:rsidP="00914F7F">
      <w:r>
        <w:separator/>
      </w:r>
    </w:p>
  </w:endnote>
  <w:endnote w:type="continuationSeparator" w:id="0">
    <w:p w14:paraId="3DD2903B" w14:textId="77777777" w:rsidR="007A36EF" w:rsidRDefault="007A36EF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Optimu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MHeiHK-Bold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A6D30A" w14:textId="77777777" w:rsidR="00B76ACF" w:rsidRDefault="00B76AC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EndPr/>
    <w:sdtContent>
      <w:p w14:paraId="38C0BF0A" w14:textId="4F9670E9" w:rsidR="004B0F04" w:rsidRPr="00BC2623" w:rsidRDefault="004B0F04" w:rsidP="00BC2623">
        <w:pPr>
          <w:autoSpaceDE w:val="0"/>
          <w:autoSpaceDN w:val="0"/>
          <w:adjustRightInd w:val="0"/>
          <w:jc w:val="center"/>
          <w:rPr>
            <w:caps/>
          </w:rPr>
        </w:pPr>
        <w:proofErr w:type="spellStart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A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nexo</w:t>
        </w:r>
        <w:proofErr w:type="spellEnd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：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P</w:t>
        </w:r>
        <w:r w:rsidRPr="00DD38D3">
          <w:rPr>
            <w:lang w:val="pt-PT"/>
          </w:rPr>
          <w:t xml:space="preserve"> ágina</w:t>
        </w:r>
        <w:r w:rsidRPr="00580578">
          <w:rPr>
            <w:lang w:val="pt-PT"/>
          </w:rPr>
          <w:t xml:space="preserve"> </w:t>
        </w:r>
        <w:r>
          <w:rPr>
            <w:lang w:val="pt-PT"/>
          </w:rPr>
          <w:t>2</w:t>
        </w:r>
        <w:r w:rsidRPr="00580578">
          <w:rPr>
            <w:lang w:val="pt-PT"/>
          </w:rPr>
          <w:t xml:space="preserve"> de 9</w:t>
        </w:r>
      </w:p>
      <w:p w14:paraId="241721BB" w14:textId="00561089" w:rsidR="007A36EF" w:rsidRDefault="00B76ACF">
        <w:pPr>
          <w:pStyle w:val="a4"/>
          <w:jc w:val="right"/>
        </w:pPr>
      </w:p>
    </w:sdtContent>
  </w:sdt>
  <w:p w14:paraId="2675D8F4" w14:textId="77777777" w:rsidR="007A36EF" w:rsidRDefault="007A36EF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-28998035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F2ED905" w14:textId="06953D75" w:rsidR="009E5441" w:rsidRPr="00C124AB" w:rsidRDefault="00C124AB" w:rsidP="009E5441">
        <w:pPr>
          <w:autoSpaceDE w:val="0"/>
          <w:autoSpaceDN w:val="0"/>
          <w:adjustRightInd w:val="0"/>
          <w:jc w:val="center"/>
          <w:rPr>
            <w:caps/>
            <w:sz w:val="22"/>
            <w:szCs w:val="22"/>
          </w:rPr>
        </w:pPr>
        <w:proofErr w:type="spellStart"/>
        <w:r w:rsidRPr="00C124AB">
          <w:rPr>
            <w:sz w:val="22"/>
            <w:szCs w:val="22"/>
          </w:rPr>
          <w:t>Programa</w:t>
        </w:r>
        <w:proofErr w:type="spellEnd"/>
        <w:r w:rsidRPr="00C124AB">
          <w:rPr>
            <w:sz w:val="22"/>
            <w:szCs w:val="22"/>
          </w:rPr>
          <w:t xml:space="preserve"> do </w:t>
        </w:r>
        <w:proofErr w:type="spellStart"/>
        <w:r w:rsidRPr="00C124AB">
          <w:rPr>
            <w:sz w:val="22"/>
            <w:szCs w:val="22"/>
          </w:rPr>
          <w:t>Concurso</w:t>
        </w:r>
        <w:proofErr w:type="spellEnd"/>
        <w:r w:rsidRPr="00C124AB">
          <w:rPr>
            <w:sz w:val="22"/>
            <w:szCs w:val="22"/>
          </w:rPr>
          <w:t xml:space="preserve"> </w:t>
        </w:r>
        <w:proofErr w:type="spellStart"/>
        <w:r w:rsidR="009E5441" w:rsidRPr="00C124AB">
          <w:rPr>
            <w:rFonts w:eastAsiaTheme="minorEastAsia"/>
            <w:kern w:val="0"/>
            <w:sz w:val="22"/>
            <w:szCs w:val="22"/>
            <w:lang w:eastAsia="zh-TW"/>
          </w:rPr>
          <w:t>Anexo</w:t>
        </w:r>
        <w:proofErr w:type="spellEnd"/>
        <w:r w:rsidR="009E5441" w:rsidRPr="00C124AB">
          <w:rPr>
            <w:rFonts w:eastAsiaTheme="minorEastAsia"/>
            <w:kern w:val="0"/>
            <w:sz w:val="22"/>
            <w:szCs w:val="22"/>
            <w:lang w:eastAsia="zh-TW"/>
          </w:rPr>
          <w:t xml:space="preserve"> III</w:t>
        </w:r>
        <w:r w:rsidR="009E5441" w:rsidRPr="00C124AB">
          <w:rPr>
            <w:rFonts w:eastAsiaTheme="minorEastAsia"/>
            <w:kern w:val="0"/>
            <w:sz w:val="22"/>
            <w:szCs w:val="22"/>
            <w:lang w:eastAsia="zh-TW"/>
          </w:rPr>
          <w:t>：</w:t>
        </w:r>
        <w:r w:rsidR="009E5441" w:rsidRPr="00C124AB">
          <w:rPr>
            <w:rFonts w:eastAsiaTheme="minorEastAsia"/>
            <w:kern w:val="0"/>
            <w:sz w:val="22"/>
            <w:szCs w:val="22"/>
            <w:lang w:eastAsia="zh-TW"/>
          </w:rPr>
          <w:t>P</w:t>
        </w:r>
        <w:r w:rsidR="009E5441" w:rsidRPr="00C124AB">
          <w:rPr>
            <w:sz w:val="22"/>
            <w:szCs w:val="22"/>
            <w:lang w:val="pt-PT"/>
          </w:rPr>
          <w:t xml:space="preserve">ágina </w:t>
        </w:r>
        <w:r w:rsidR="009E5441" w:rsidRPr="00C124AB">
          <w:rPr>
            <w:rFonts w:eastAsiaTheme="minorEastAsia"/>
            <w:sz w:val="22"/>
            <w:szCs w:val="22"/>
            <w:lang w:val="pt-PT" w:eastAsia="zh-TW"/>
          </w:rPr>
          <w:t>1</w:t>
        </w:r>
        <w:r w:rsidR="009E5441" w:rsidRPr="00C124AB">
          <w:rPr>
            <w:sz w:val="22"/>
            <w:szCs w:val="22"/>
            <w:lang w:val="pt-PT"/>
          </w:rPr>
          <w:t xml:space="preserve"> de </w:t>
        </w:r>
        <w:r w:rsidR="009E5441" w:rsidRPr="00C124AB">
          <w:rPr>
            <w:rFonts w:eastAsiaTheme="minorEastAsia"/>
            <w:sz w:val="22"/>
            <w:szCs w:val="22"/>
            <w:lang w:val="pt-PT" w:eastAsia="zh-TW"/>
          </w:rPr>
          <w:t>1</w:t>
        </w:r>
      </w:p>
      <w:p w14:paraId="134840CD" w14:textId="77777777" w:rsidR="009E5441" w:rsidRDefault="00B76ACF" w:rsidP="009E5441">
        <w:pPr>
          <w:pStyle w:val="a4"/>
          <w:jc w:val="right"/>
          <w:rPr>
            <w:sz w:val="21"/>
            <w:szCs w:val="21"/>
          </w:rPr>
        </w:pPr>
      </w:p>
    </w:sdtContent>
  </w:sdt>
  <w:p w14:paraId="6ECF6C14" w14:textId="77777777" w:rsidR="007A36EF" w:rsidRPr="00035A85" w:rsidRDefault="007A36EF" w:rsidP="00035A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A36EF" w:rsidRDefault="007A36EF" w:rsidP="00914F7F">
      <w:r>
        <w:separator/>
      </w:r>
    </w:p>
  </w:footnote>
  <w:footnote w:type="continuationSeparator" w:id="0">
    <w:p w14:paraId="324906D8" w14:textId="77777777" w:rsidR="007A36EF" w:rsidRDefault="007A36EF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379720" w14:textId="77777777" w:rsidR="00B76ACF" w:rsidRDefault="00B76AC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77777777" w:rsidR="007A36EF" w:rsidRDefault="007A36EF" w:rsidP="00357FCC">
    <w:pPr>
      <w:pStyle w:val="a3"/>
      <w:ind w:leftChars="-825" w:left="-1733" w:firstLineChars="777" w:firstLine="1554"/>
    </w:pPr>
    <w:r>
      <w:rPr>
        <w:noProof/>
        <w:lang w:eastAsia="zh-TW"/>
      </w:rPr>
      <w:drawing>
        <wp:inline distT="0" distB="0" distL="0" distR="0" wp14:anchorId="72F32B05" wp14:editId="75C64F0E">
          <wp:extent cx="1038225" cy="971550"/>
          <wp:effectExtent l="0" t="0" r="9525" b="0"/>
          <wp:docPr id="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62724"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55FB2376" w:rsidR="007A36EF" w:rsidRDefault="007A36EF" w:rsidP="00357FCC">
    <w:pPr>
      <w:pStyle w:val="a3"/>
      <w:ind w:leftChars="-825" w:left="-1733" w:firstLineChars="777" w:firstLine="1554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7BC4"/>
    <w:rsid w:val="000302CE"/>
    <w:rsid w:val="0003128B"/>
    <w:rsid w:val="00033B9B"/>
    <w:rsid w:val="00035A85"/>
    <w:rsid w:val="00040671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3C53"/>
    <w:rsid w:val="000D3DF9"/>
    <w:rsid w:val="000D71DC"/>
    <w:rsid w:val="000E25AF"/>
    <w:rsid w:val="000E2DD6"/>
    <w:rsid w:val="000F1097"/>
    <w:rsid w:val="000F5C59"/>
    <w:rsid w:val="000F68D0"/>
    <w:rsid w:val="001053A3"/>
    <w:rsid w:val="001056ED"/>
    <w:rsid w:val="00105EA2"/>
    <w:rsid w:val="0010782F"/>
    <w:rsid w:val="001109B3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F8A"/>
    <w:rsid w:val="00152C8E"/>
    <w:rsid w:val="0016052D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6CC9"/>
    <w:rsid w:val="001C4274"/>
    <w:rsid w:val="001C64AE"/>
    <w:rsid w:val="001D260B"/>
    <w:rsid w:val="001D63FD"/>
    <w:rsid w:val="001D7F14"/>
    <w:rsid w:val="001E037A"/>
    <w:rsid w:val="001E2262"/>
    <w:rsid w:val="001E43FD"/>
    <w:rsid w:val="001E5689"/>
    <w:rsid w:val="001F140B"/>
    <w:rsid w:val="001F1730"/>
    <w:rsid w:val="001F1F58"/>
    <w:rsid w:val="001F2B09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449E"/>
    <w:rsid w:val="00356CF0"/>
    <w:rsid w:val="00357FCC"/>
    <w:rsid w:val="00360D8B"/>
    <w:rsid w:val="003621F7"/>
    <w:rsid w:val="00362DF6"/>
    <w:rsid w:val="00373DC7"/>
    <w:rsid w:val="00374897"/>
    <w:rsid w:val="00377A3A"/>
    <w:rsid w:val="003802DF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0F04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EA5"/>
    <w:rsid w:val="004F31A5"/>
    <w:rsid w:val="004F4137"/>
    <w:rsid w:val="004F5F15"/>
    <w:rsid w:val="00500199"/>
    <w:rsid w:val="00504B71"/>
    <w:rsid w:val="00506E73"/>
    <w:rsid w:val="00506F4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E07"/>
    <w:rsid w:val="00542F69"/>
    <w:rsid w:val="00544289"/>
    <w:rsid w:val="00547FB9"/>
    <w:rsid w:val="00550C8D"/>
    <w:rsid w:val="00551469"/>
    <w:rsid w:val="00556CF5"/>
    <w:rsid w:val="00557B7D"/>
    <w:rsid w:val="005623C4"/>
    <w:rsid w:val="00566AAA"/>
    <w:rsid w:val="00566E52"/>
    <w:rsid w:val="00567612"/>
    <w:rsid w:val="005701E4"/>
    <w:rsid w:val="00575C98"/>
    <w:rsid w:val="00580578"/>
    <w:rsid w:val="00580F9D"/>
    <w:rsid w:val="0058195D"/>
    <w:rsid w:val="00581A6F"/>
    <w:rsid w:val="0058738F"/>
    <w:rsid w:val="00594C4C"/>
    <w:rsid w:val="0059543E"/>
    <w:rsid w:val="005959A0"/>
    <w:rsid w:val="0059635F"/>
    <w:rsid w:val="005A2EED"/>
    <w:rsid w:val="005B02FC"/>
    <w:rsid w:val="005B0A86"/>
    <w:rsid w:val="005B0DA1"/>
    <w:rsid w:val="005C1683"/>
    <w:rsid w:val="005C40A8"/>
    <w:rsid w:val="005E0909"/>
    <w:rsid w:val="005E54BD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22668"/>
    <w:rsid w:val="0062517F"/>
    <w:rsid w:val="0063095E"/>
    <w:rsid w:val="006311CA"/>
    <w:rsid w:val="00632346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A0DEB"/>
    <w:rsid w:val="008A155C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26B34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5013"/>
    <w:rsid w:val="00985EA6"/>
    <w:rsid w:val="00990352"/>
    <w:rsid w:val="009946C7"/>
    <w:rsid w:val="00997830"/>
    <w:rsid w:val="009A0CAF"/>
    <w:rsid w:val="009A15ED"/>
    <w:rsid w:val="009A2505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441"/>
    <w:rsid w:val="009E5DE1"/>
    <w:rsid w:val="009E75E2"/>
    <w:rsid w:val="009F366A"/>
    <w:rsid w:val="009F427B"/>
    <w:rsid w:val="009F6558"/>
    <w:rsid w:val="00A00DCD"/>
    <w:rsid w:val="00A06BD9"/>
    <w:rsid w:val="00A10E2C"/>
    <w:rsid w:val="00A16B9C"/>
    <w:rsid w:val="00A209B0"/>
    <w:rsid w:val="00A27406"/>
    <w:rsid w:val="00A3292D"/>
    <w:rsid w:val="00A334CC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049F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30BE1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76ACF"/>
    <w:rsid w:val="00B817D5"/>
    <w:rsid w:val="00B8199D"/>
    <w:rsid w:val="00B85B8F"/>
    <w:rsid w:val="00B87B5C"/>
    <w:rsid w:val="00B9625C"/>
    <w:rsid w:val="00B979CB"/>
    <w:rsid w:val="00B97AC2"/>
    <w:rsid w:val="00BA0BFB"/>
    <w:rsid w:val="00BA751B"/>
    <w:rsid w:val="00BB2524"/>
    <w:rsid w:val="00BC0824"/>
    <w:rsid w:val="00BC2623"/>
    <w:rsid w:val="00BD158F"/>
    <w:rsid w:val="00BD2309"/>
    <w:rsid w:val="00BE5041"/>
    <w:rsid w:val="00BE5AE8"/>
    <w:rsid w:val="00BF3AB2"/>
    <w:rsid w:val="00C01284"/>
    <w:rsid w:val="00C02DD1"/>
    <w:rsid w:val="00C05B6F"/>
    <w:rsid w:val="00C0743C"/>
    <w:rsid w:val="00C07B0D"/>
    <w:rsid w:val="00C1020D"/>
    <w:rsid w:val="00C124AB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6E8F"/>
    <w:rsid w:val="00C37054"/>
    <w:rsid w:val="00C462B9"/>
    <w:rsid w:val="00C56D02"/>
    <w:rsid w:val="00C61B54"/>
    <w:rsid w:val="00C61FF7"/>
    <w:rsid w:val="00C6290C"/>
    <w:rsid w:val="00C66E4D"/>
    <w:rsid w:val="00C70766"/>
    <w:rsid w:val="00C775B4"/>
    <w:rsid w:val="00C778B4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1300A"/>
    <w:rsid w:val="00D13A75"/>
    <w:rsid w:val="00D15E60"/>
    <w:rsid w:val="00D234EB"/>
    <w:rsid w:val="00D3744C"/>
    <w:rsid w:val="00D42FE1"/>
    <w:rsid w:val="00D44173"/>
    <w:rsid w:val="00D504D2"/>
    <w:rsid w:val="00D50AA7"/>
    <w:rsid w:val="00D517F3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F3A8B"/>
    <w:rsid w:val="00EF5347"/>
    <w:rsid w:val="00F017E9"/>
    <w:rsid w:val="00F1329C"/>
    <w:rsid w:val="00F15452"/>
    <w:rsid w:val="00F17E05"/>
    <w:rsid w:val="00F20142"/>
    <w:rsid w:val="00F218C1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D52E9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C3C1D-7FC3-4615-A223-3287E27E5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0</TotalTime>
  <Pages>1</Pages>
  <Words>197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3</cp:revision>
  <cp:lastPrinted>2020-06-26T05:00:00Z</cp:lastPrinted>
  <dcterms:created xsi:type="dcterms:W3CDTF">2020-06-26T05:00:00Z</dcterms:created>
  <dcterms:modified xsi:type="dcterms:W3CDTF">2020-06-26T05:00:00Z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